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5AAEB" w14:textId="77777777" w:rsidR="00A8073A" w:rsidRDefault="00A8073A" w:rsidP="00A8073A">
      <w:pPr>
        <w:pStyle w:val="NoSpacing"/>
      </w:pPr>
      <w:r>
        <w:rPr>
          <w:u w:val="single"/>
        </w:rPr>
        <w:t>Richard RYSE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253AF947" w14:textId="77777777" w:rsidR="00A8073A" w:rsidRDefault="00A8073A" w:rsidP="00A8073A">
      <w:pPr>
        <w:pStyle w:val="NoSpacing"/>
      </w:pPr>
      <w:r>
        <w:t xml:space="preserve">of Great </w:t>
      </w:r>
      <w:proofErr w:type="spellStart"/>
      <w:r>
        <w:t>Saling</w:t>
      </w:r>
      <w:proofErr w:type="spellEnd"/>
      <w:r>
        <w:t>, Essex. Husbandman.</w:t>
      </w:r>
    </w:p>
    <w:p w14:paraId="6279CE97" w14:textId="77777777" w:rsidR="00A8073A" w:rsidRDefault="00A8073A" w:rsidP="00A8073A">
      <w:pPr>
        <w:pStyle w:val="NoSpacing"/>
      </w:pPr>
    </w:p>
    <w:p w14:paraId="75F760BA" w14:textId="77777777" w:rsidR="00A8073A" w:rsidRDefault="00A8073A" w:rsidP="00A8073A">
      <w:pPr>
        <w:pStyle w:val="NoSpacing"/>
      </w:pPr>
    </w:p>
    <w:p w14:paraId="2E46B2A9" w14:textId="77777777" w:rsidR="00A8073A" w:rsidRDefault="00A8073A" w:rsidP="00A8073A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Bybbesworth</w:t>
      </w:r>
      <w:proofErr w:type="spellEnd"/>
      <w:r>
        <w:t>(q.v.) brought a plaint of waste against him.</w:t>
      </w:r>
    </w:p>
    <w:p w14:paraId="6940D73B" w14:textId="77777777" w:rsidR="00A8073A" w:rsidRDefault="00A8073A" w:rsidP="00A8073A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778DEA77" w14:textId="77777777" w:rsidR="00A8073A" w:rsidRDefault="00A8073A" w:rsidP="00A8073A">
      <w:pPr>
        <w:rPr>
          <w:rFonts w:ascii="Times New Roman" w:hAnsi="Times New Roman" w:cs="Times New Roman"/>
        </w:rPr>
      </w:pPr>
    </w:p>
    <w:p w14:paraId="1A68D6FC" w14:textId="77777777" w:rsidR="00A8073A" w:rsidRDefault="00A8073A" w:rsidP="00A8073A">
      <w:pPr>
        <w:rPr>
          <w:rFonts w:ascii="Times New Roman" w:hAnsi="Times New Roman" w:cs="Times New Roman"/>
        </w:rPr>
      </w:pPr>
    </w:p>
    <w:p w14:paraId="430C4FD9" w14:textId="77777777" w:rsidR="00A8073A" w:rsidRDefault="00A8073A" w:rsidP="00A8073A">
      <w:pPr>
        <w:pStyle w:val="NoSpacing"/>
      </w:pPr>
      <w:r>
        <w:t>22 May 2019</w:t>
      </w:r>
    </w:p>
    <w:p w14:paraId="6187CF34" w14:textId="77777777" w:rsidR="006B2F86" w:rsidRPr="00E71FC3" w:rsidRDefault="00A807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2C8C6" w14:textId="77777777" w:rsidR="00A8073A" w:rsidRDefault="00A8073A" w:rsidP="00E71FC3">
      <w:r>
        <w:separator/>
      </w:r>
    </w:p>
  </w:endnote>
  <w:endnote w:type="continuationSeparator" w:id="0">
    <w:p w14:paraId="63B6EF59" w14:textId="77777777" w:rsidR="00A8073A" w:rsidRDefault="00A807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725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EA17" w14:textId="77777777" w:rsidR="00A8073A" w:rsidRDefault="00A8073A" w:rsidP="00E71FC3">
      <w:r>
        <w:separator/>
      </w:r>
    </w:p>
  </w:footnote>
  <w:footnote w:type="continuationSeparator" w:id="0">
    <w:p w14:paraId="0CEF54EA" w14:textId="77777777" w:rsidR="00A8073A" w:rsidRDefault="00A807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73A"/>
    <w:rsid w:val="001A7C09"/>
    <w:rsid w:val="00577BD5"/>
    <w:rsid w:val="00656CBA"/>
    <w:rsid w:val="006A1F77"/>
    <w:rsid w:val="00733BE7"/>
    <w:rsid w:val="00A8073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58F64"/>
  <w15:chartTrackingRefBased/>
  <w15:docId w15:val="{A221B713-55D3-4BB6-80B0-4941BB24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7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2019-06-06T18:46:00Z</dcterms:created>
  <dcterms:modified xsi:type="dcterms:W3CDTF">2019-06-06T18:46:00Z</dcterms:modified>
</cp:coreProperties>
</file>